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F3EF0" w14:textId="7B6403DF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729E7059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43490D94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649ABB5C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1F129509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26EC413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508F286F" w14:textId="77777777" w:rsidR="00693597" w:rsidRDefault="008A455A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A0B978A" wp14:editId="60586F14">
                <wp:simplePos x="0" y="0"/>
                <wp:positionH relativeFrom="column">
                  <wp:posOffset>3490595</wp:posOffset>
                </wp:positionH>
                <wp:positionV relativeFrom="paragraph">
                  <wp:posOffset>103505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6275F" w14:textId="21C48132" w:rsidR="00693597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0A9D1CE1" w14:textId="77777777" w:rsidR="0041135C" w:rsidRPr="001A086F" w:rsidRDefault="0041135C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</w:p>
                          <w:p w14:paraId="4861330A" w14:textId="228EB5C6" w:rsidR="00693597" w:rsidRPr="0041135C" w:rsidRDefault="0041135C" w:rsidP="0041135C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41135C">
                              <w:rPr>
                                <w:szCs w:val="24"/>
                              </w:rPr>
                              <w:t>29.01.202</w:t>
                            </w:r>
                            <w:r w:rsidR="000D40D2">
                              <w:rPr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0B97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4.85pt;margin-top:8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M3RzsT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3246275F" w14:textId="21C48132" w:rsidR="00693597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0A9D1CE1" w14:textId="77777777" w:rsidR="0041135C" w:rsidRPr="001A086F" w:rsidRDefault="0041135C">
                      <w:pPr>
                        <w:pStyle w:val="Textkrper2"/>
                        <w:rPr>
                          <w:szCs w:val="24"/>
                        </w:rPr>
                      </w:pPr>
                    </w:p>
                    <w:p w14:paraId="4861330A" w14:textId="228EB5C6" w:rsidR="00693597" w:rsidRPr="0041135C" w:rsidRDefault="0041135C" w:rsidP="0041135C">
                      <w:pPr>
                        <w:pStyle w:val="Textkrper2"/>
                        <w:rPr>
                          <w:szCs w:val="24"/>
                        </w:rPr>
                      </w:pPr>
                      <w:r w:rsidRPr="0041135C">
                        <w:rPr>
                          <w:szCs w:val="24"/>
                        </w:rPr>
                        <w:t>29.01.202</w:t>
                      </w:r>
                      <w:r w:rsidR="000D40D2">
                        <w:rPr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28C595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Brush" ShapeID="_x0000_i1025" DrawAspect="Content" ObjectID="_1847972400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1F0F066A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1E75CD0D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28483C92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76488680" w14:textId="77777777" w:rsidR="00693597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   Berlin</w:t>
      </w:r>
      <w:r>
        <w:rPr>
          <w:rFonts w:ascii="Arial" w:hAnsi="Arial"/>
          <w:sz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575CD80E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11912870" w14:textId="77777777" w:rsidTr="00A677DB">
        <w:trPr>
          <w:cantSplit/>
          <w:trHeight w:val="116"/>
        </w:trPr>
        <w:tc>
          <w:tcPr>
            <w:tcW w:w="2640" w:type="dxa"/>
          </w:tcPr>
          <w:p w14:paraId="1FD97F28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5EFF4D9" w14:textId="306DB87F" w:rsidR="000D4CE4" w:rsidRPr="008A1829" w:rsidRDefault="00FC1220" w:rsidP="00FC1220">
            <w:pPr>
              <w:tabs>
                <w:tab w:val="left" w:pos="284"/>
                <w:tab w:val="decimal" w:pos="127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before="240"/>
              <w:ind w:left="284" w:right="91"/>
              <w:rPr>
                <w:sz w:val="24"/>
                <w:szCs w:val="24"/>
                <w:highlight w:val="yellow"/>
              </w:rPr>
            </w:pPr>
            <w:r w:rsidRPr="00FC1220">
              <w:rPr>
                <w:rFonts w:ascii="Arial Black" w:hAnsi="Arial Black"/>
                <w:sz w:val="18"/>
              </w:rPr>
              <w:t xml:space="preserve">Kauf und Lieferung von kontinuierlichen </w:t>
            </w:r>
            <w:proofErr w:type="spellStart"/>
            <w:r w:rsidRPr="00FC1220">
              <w:rPr>
                <w:rFonts w:ascii="Arial Black" w:hAnsi="Arial Black"/>
                <w:sz w:val="18"/>
              </w:rPr>
              <w:t>Hämodialysegeräten</w:t>
            </w:r>
            <w:proofErr w:type="spellEnd"/>
            <w:r w:rsidRPr="00FC1220">
              <w:rPr>
                <w:rFonts w:ascii="Arial Black" w:hAnsi="Arial Black"/>
                <w:sz w:val="18"/>
              </w:rPr>
              <w:t xml:space="preserve"> und den dazugehörigen Verbrauchsmaterialien</w:t>
            </w:r>
            <w:r w:rsidR="00000770" w:rsidRPr="008A1829">
              <w:rPr>
                <w:sz w:val="24"/>
                <w:szCs w:val="24"/>
                <w:highlight w:val="yellow"/>
              </w:rPr>
              <w:t xml:space="preserve">                      </w:t>
            </w:r>
          </w:p>
        </w:tc>
      </w:tr>
      <w:tr w:rsidR="000D4CE4" w:rsidRPr="0077134F" w14:paraId="2860F90C" w14:textId="77777777" w:rsidTr="00A677DB">
        <w:trPr>
          <w:cantSplit/>
          <w:trHeight w:val="115"/>
        </w:trPr>
        <w:tc>
          <w:tcPr>
            <w:tcW w:w="2640" w:type="dxa"/>
          </w:tcPr>
          <w:p w14:paraId="08C9110E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249FFAB0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41C49BCC" w14:textId="77777777" w:rsidTr="00A677DB">
        <w:trPr>
          <w:cantSplit/>
          <w:trHeight w:val="115"/>
        </w:trPr>
        <w:tc>
          <w:tcPr>
            <w:tcW w:w="2640" w:type="dxa"/>
          </w:tcPr>
          <w:p w14:paraId="2B3F034C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</w:t>
            </w:r>
            <w:proofErr w:type="gramStart"/>
            <w:r>
              <w:rPr>
                <w:rFonts w:ascii="Arial Black" w:hAnsi="Arial Black"/>
                <w:szCs w:val="22"/>
              </w:rPr>
              <w:t>Nr. :</w:t>
            </w:r>
            <w:proofErr w:type="gramEnd"/>
          </w:p>
        </w:tc>
        <w:tc>
          <w:tcPr>
            <w:tcW w:w="6572" w:type="dxa"/>
            <w:vAlign w:val="center"/>
          </w:tcPr>
          <w:p w14:paraId="5863F6F8" w14:textId="77777777" w:rsidR="00FC1220" w:rsidRPr="00FC1220" w:rsidRDefault="00FC1220" w:rsidP="00FC1220">
            <w:pPr>
              <w:tabs>
                <w:tab w:val="left" w:pos="284"/>
                <w:tab w:val="decimal" w:pos="127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before="240"/>
              <w:ind w:left="284" w:right="91"/>
              <w:rPr>
                <w:rFonts w:ascii="Arial Black" w:hAnsi="Arial Black"/>
                <w:sz w:val="18"/>
              </w:rPr>
            </w:pPr>
            <w:r w:rsidRPr="00FC1220">
              <w:rPr>
                <w:rFonts w:ascii="Arial Black" w:hAnsi="Arial Black"/>
                <w:sz w:val="18"/>
              </w:rPr>
              <w:t>VSG-SEK-2026-42</w:t>
            </w:r>
          </w:p>
          <w:p w14:paraId="2B6E4E75" w14:textId="14B3FFAB" w:rsidR="000D4CE4" w:rsidRPr="00226EC7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2E99AAEA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583EA9A0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 Netzwerk für Gesundheit GmbH</w:t>
      </w:r>
    </w:p>
    <w:p w14:paraId="76FE3810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11B9AEF5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1B79AB46" w14:textId="2666C122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color w:val="000000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D40226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proofErr w:type="spellStart"/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>be</w:t>
      </w:r>
      <w:proofErr w:type="spellEnd"/>
      <w:r w:rsidR="00115F72">
        <w:rPr>
          <w:rFonts w:ascii="Arial Black" w:hAnsi="Arial Black"/>
          <w:color w:val="000000"/>
          <w:sz w:val="18"/>
        </w:rPr>
        <w:t xml:space="preserve">-     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4F0C0FA4" w14:textId="77777777" w:rsidR="00D40226" w:rsidRDefault="00D40226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</w:p>
    <w:p w14:paraId="25AC4DBC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5E2EECB4" w14:textId="5E1AEE8A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</w:t>
      </w:r>
      <w:r w:rsidR="00D40226" w:rsidRPr="00842F0E">
        <w:rPr>
          <w:rFonts w:ascii="Arial" w:hAnsi="Arial"/>
          <w:sz w:val="18"/>
          <w:szCs w:val="18"/>
        </w:rPr>
        <w:t>Angebot des</w:t>
      </w:r>
      <w:r w:rsidRPr="00842F0E">
        <w:rPr>
          <w:rFonts w:ascii="Arial" w:hAnsi="Arial"/>
          <w:sz w:val="18"/>
          <w:szCs w:val="18"/>
        </w:rPr>
        <w:t xml:space="preserve">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493B9333" w14:textId="1CC0DBB3" w:rsidR="005D0DA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2DB922B1" w14:textId="77777777" w:rsidR="00D40226" w:rsidRPr="006D0381" w:rsidRDefault="00D40226" w:rsidP="00D40226">
      <w:pPr>
        <w:pStyle w:val="Textkrper"/>
        <w:spacing w:before="60" w:after="60"/>
        <w:ind w:left="641" w:right="91"/>
        <w:rPr>
          <w:sz w:val="19"/>
        </w:rPr>
      </w:pPr>
    </w:p>
    <w:p w14:paraId="0D8AF541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26EF7D68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4CAABA80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57C4EF2B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CC1916C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4BCA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6BD32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1AA94DD9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91833D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88A1AE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AF785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390928C8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C1C2AF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A8205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E6E45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1629725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2F6E40B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B5B84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6C1333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37162926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F13E27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318C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9D984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A6D4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0BD7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7C744794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68355BF6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DF4E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4A59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1DED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F768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38CCBB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3EAEDE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A6F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C7A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26D5E454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76A526C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214E0497" w14:textId="0CC33B0E" w:rsidR="00BE7F7F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4"/>
          <w:szCs w:val="24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38BD2EF9" w14:textId="77777777" w:rsidR="00D40226" w:rsidRPr="008A1829" w:rsidRDefault="00D40226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</w:p>
    <w:p w14:paraId="7A182EAA" w14:textId="77777777" w:rsidR="00D40226" w:rsidRDefault="00BE7F7F" w:rsidP="00BE7F7F">
      <w:pPr>
        <w:pStyle w:val="Fuzeile"/>
        <w:rPr>
          <w:rFonts w:ascii="Arial" w:hAnsi="Arial"/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</w:p>
    <w:p w14:paraId="4912C928" w14:textId="558212CD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70BBD520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70EC2568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429D" w14:textId="77777777" w:rsidR="008A0D5E" w:rsidRDefault="008A0D5E">
      <w:r>
        <w:separator/>
      </w:r>
    </w:p>
  </w:endnote>
  <w:endnote w:type="continuationSeparator" w:id="0">
    <w:p w14:paraId="4983B5C0" w14:textId="77777777" w:rsidR="008A0D5E" w:rsidRDefault="008A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74F2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E315" w14:textId="77777777" w:rsidR="008A0D5E" w:rsidRDefault="008A0D5E">
      <w:r>
        <w:separator/>
      </w:r>
    </w:p>
  </w:footnote>
  <w:footnote w:type="continuationSeparator" w:id="0">
    <w:p w14:paraId="5AB082B0" w14:textId="77777777" w:rsidR="008A0D5E" w:rsidRDefault="008A0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1A67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82AE8"/>
    <w:rsid w:val="000A27DC"/>
    <w:rsid w:val="000C0EE3"/>
    <w:rsid w:val="000D40D2"/>
    <w:rsid w:val="000D4CE4"/>
    <w:rsid w:val="00115F72"/>
    <w:rsid w:val="001574D1"/>
    <w:rsid w:val="001A086F"/>
    <w:rsid w:val="00215927"/>
    <w:rsid w:val="00226EC7"/>
    <w:rsid w:val="00247C5A"/>
    <w:rsid w:val="00293036"/>
    <w:rsid w:val="002A2CD0"/>
    <w:rsid w:val="002A6CAD"/>
    <w:rsid w:val="00306471"/>
    <w:rsid w:val="00323BCF"/>
    <w:rsid w:val="00347E9E"/>
    <w:rsid w:val="00352413"/>
    <w:rsid w:val="003C3D97"/>
    <w:rsid w:val="003E27AE"/>
    <w:rsid w:val="0041135C"/>
    <w:rsid w:val="004118B4"/>
    <w:rsid w:val="0046093D"/>
    <w:rsid w:val="004C1D3A"/>
    <w:rsid w:val="004C28D0"/>
    <w:rsid w:val="004D7CF2"/>
    <w:rsid w:val="004F6BB1"/>
    <w:rsid w:val="005118B3"/>
    <w:rsid w:val="00566714"/>
    <w:rsid w:val="005A7F3A"/>
    <w:rsid w:val="005D0DA1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27280"/>
    <w:rsid w:val="0073792F"/>
    <w:rsid w:val="007464DB"/>
    <w:rsid w:val="00763C4A"/>
    <w:rsid w:val="00770A17"/>
    <w:rsid w:val="0077134F"/>
    <w:rsid w:val="00820D08"/>
    <w:rsid w:val="008230A1"/>
    <w:rsid w:val="00824762"/>
    <w:rsid w:val="0083180F"/>
    <w:rsid w:val="00836117"/>
    <w:rsid w:val="00836796"/>
    <w:rsid w:val="00842F0E"/>
    <w:rsid w:val="008916E3"/>
    <w:rsid w:val="008A0D5E"/>
    <w:rsid w:val="008A1829"/>
    <w:rsid w:val="008A455A"/>
    <w:rsid w:val="008C74AC"/>
    <w:rsid w:val="008F0F09"/>
    <w:rsid w:val="00903DC1"/>
    <w:rsid w:val="00914438"/>
    <w:rsid w:val="00935403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BD6B9A"/>
    <w:rsid w:val="00BE4FA1"/>
    <w:rsid w:val="00BE7F7F"/>
    <w:rsid w:val="00C20763"/>
    <w:rsid w:val="00C3702E"/>
    <w:rsid w:val="00C81DCF"/>
    <w:rsid w:val="00C85152"/>
    <w:rsid w:val="00C940E8"/>
    <w:rsid w:val="00CB31DF"/>
    <w:rsid w:val="00D40226"/>
    <w:rsid w:val="00E105DF"/>
    <w:rsid w:val="00E53C79"/>
    <w:rsid w:val="00E75113"/>
    <w:rsid w:val="00E944E1"/>
    <w:rsid w:val="00EC6DB8"/>
    <w:rsid w:val="00ED3081"/>
    <w:rsid w:val="00EE7820"/>
    <w:rsid w:val="00F31CE2"/>
    <w:rsid w:val="00F571B8"/>
    <w:rsid w:val="00F619B0"/>
    <w:rsid w:val="00FA144C"/>
    <w:rsid w:val="00FC1220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C43A233"/>
  <w15:chartTrackingRefBased/>
  <w15:docId w15:val="{F06B88CE-FF52-4855-B0AE-AB955AEB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2</Pages>
  <Words>285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Le, Thuy Quynh</cp:lastModifiedBy>
  <cp:revision>3</cp:revision>
  <cp:lastPrinted>2022-03-11T12:13:00Z</cp:lastPrinted>
  <dcterms:created xsi:type="dcterms:W3CDTF">2026-08-11T14:31:00Z</dcterms:created>
  <dcterms:modified xsi:type="dcterms:W3CDTF">2026-08-11T14:54:00Z</dcterms:modified>
</cp:coreProperties>
</file>